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120F56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20F56" w:rsidRDefault="008D329F" w:rsidP="000F4D8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</w:t>
            </w:r>
            <w:r w:rsidR="00120F56" w:rsidRPr="00120F56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="00120F56" w:rsidRPr="00120F56">
              <w:rPr>
                <w:lang w:val="el-GR"/>
              </w:rPr>
              <w:t xml:space="preserve"> </w:t>
            </w:r>
            <w:r w:rsidR="000F4D8C" w:rsidRPr="000F4D8C">
              <w:rPr>
                <w:lang w:val="el-GR"/>
              </w:rPr>
              <w:t>ΜΗΧΑΝΙΚΟ ΠΟΥΑΡ  10ml</w:t>
            </w:r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0F4D8C" w:rsidP="000F4D8C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0F4D8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ΜΗΧΑΝΙΚΟ ΠΟΥΑΡ ΓΙΑ ΠΙΠΕΤΤΑ 10ml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120F56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0F4D8C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30</w:t>
            </w:r>
            <w:bookmarkStart w:id="0" w:name="_GoBack"/>
            <w:bookmarkEnd w:id="0"/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C81"/>
    <w:rsid w:val="00066F06"/>
    <w:rsid w:val="000E333F"/>
    <w:rsid w:val="000F4D8C"/>
    <w:rsid w:val="00115F5C"/>
    <w:rsid w:val="00120F56"/>
    <w:rsid w:val="0024151E"/>
    <w:rsid w:val="002C5B52"/>
    <w:rsid w:val="007C3968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5E5874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A4FBC5F2</Template>
  <TotalTime>1</TotalTime>
  <Pages>1</Pages>
  <Words>39</Words>
  <Characters>216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CHATZIGIANNIS KONSTANTINOS</cp:lastModifiedBy>
  <cp:revision>2</cp:revision>
  <dcterms:created xsi:type="dcterms:W3CDTF">2025-11-25T11:36:00Z</dcterms:created>
  <dcterms:modified xsi:type="dcterms:W3CDTF">2025-11-25T11:36:00Z</dcterms:modified>
</cp:coreProperties>
</file>